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AE576" w14:textId="2D658DAF" w:rsidR="00EF0FC8" w:rsidRPr="00126C16" w:rsidRDefault="00EF0FC8">
      <w:pPr>
        <w:pStyle w:val="Tytu"/>
        <w:jc w:val="right"/>
        <w:rPr>
          <w:rFonts w:asciiTheme="minorHAnsi" w:hAnsiTheme="minorHAnsi" w:cstheme="minorHAnsi"/>
          <w:b w:val="0"/>
          <w:bCs/>
          <w:i/>
          <w:szCs w:val="22"/>
        </w:rPr>
      </w:pPr>
      <w:r w:rsidRPr="00126C16">
        <w:rPr>
          <w:rFonts w:asciiTheme="minorHAnsi" w:hAnsiTheme="minorHAnsi" w:cstheme="minorHAnsi"/>
          <w:b w:val="0"/>
          <w:bCs/>
          <w:i/>
          <w:szCs w:val="22"/>
        </w:rPr>
        <w:t xml:space="preserve">Załącznik nr </w:t>
      </w:r>
      <w:r w:rsidR="0084318D" w:rsidRPr="00126C16">
        <w:rPr>
          <w:rFonts w:asciiTheme="minorHAnsi" w:hAnsiTheme="minorHAnsi" w:cstheme="minorHAnsi"/>
          <w:b w:val="0"/>
          <w:bCs/>
          <w:i/>
          <w:szCs w:val="22"/>
        </w:rPr>
        <w:t>9</w:t>
      </w:r>
      <w:r w:rsidR="00813709" w:rsidRPr="00126C16">
        <w:rPr>
          <w:rFonts w:asciiTheme="minorHAnsi" w:hAnsiTheme="minorHAnsi" w:cstheme="minorHAnsi"/>
          <w:b w:val="0"/>
          <w:bCs/>
          <w:i/>
          <w:szCs w:val="22"/>
        </w:rPr>
        <w:t xml:space="preserve"> do SWZ</w:t>
      </w:r>
    </w:p>
    <w:p w14:paraId="54529CF6" w14:textId="77777777" w:rsidR="0084318D" w:rsidRPr="00126C16" w:rsidRDefault="0084318D" w:rsidP="0084318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89DC51" w14:textId="77777777" w:rsidR="002D46A8" w:rsidRPr="00811732" w:rsidRDefault="002D46A8" w:rsidP="002D46A8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Wykonawca:</w:t>
      </w:r>
      <w:r w:rsidRPr="0081173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  </w:t>
      </w:r>
      <w:r w:rsidRPr="00811732">
        <w:rPr>
          <w:rFonts w:ascii="Calibri" w:eastAsia="Calibri" w:hAnsi="Calibri" w:cs="Calibri"/>
          <w:bCs/>
          <w:sz w:val="22"/>
          <w:szCs w:val="22"/>
          <w:lang w:eastAsia="en-US"/>
        </w:rPr>
        <w:t>..</w:t>
      </w:r>
      <w:r w:rsidRPr="00811732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17D60B83" w14:textId="77777777" w:rsidR="002D46A8" w:rsidRPr="00811732" w:rsidRDefault="002D46A8" w:rsidP="002D46A8">
      <w:pPr>
        <w:spacing w:after="120" w:line="276" w:lineRule="auto"/>
        <w:ind w:left="2126"/>
        <w:rPr>
          <w:rFonts w:ascii="Calibri" w:hAnsi="Calibri" w:cs="Calibri"/>
        </w:rPr>
      </w:pPr>
      <w:r w:rsidRPr="00811732">
        <w:rPr>
          <w:rFonts w:ascii="Calibri" w:eastAsia="Calibri" w:hAnsi="Calibri" w:cs="Calibri"/>
          <w:i/>
          <w:lang w:eastAsia="en-US"/>
        </w:rPr>
        <w:t>(pełna nazwa/firma, adres, w zależności od podmiotu: NIP/PESEL, KRS/</w:t>
      </w:r>
      <w:proofErr w:type="spellStart"/>
      <w:r w:rsidRPr="00811732">
        <w:rPr>
          <w:rFonts w:ascii="Calibri" w:eastAsia="Calibri" w:hAnsi="Calibri" w:cs="Calibri"/>
          <w:i/>
          <w:lang w:eastAsia="en-US"/>
        </w:rPr>
        <w:t>CEiDG</w:t>
      </w:r>
      <w:proofErr w:type="spellEnd"/>
      <w:r w:rsidRPr="00811732">
        <w:rPr>
          <w:rFonts w:ascii="Calibri" w:eastAsia="Calibri" w:hAnsi="Calibri" w:cs="Calibri"/>
          <w:i/>
          <w:lang w:eastAsia="en-US"/>
        </w:rPr>
        <w:t>)</w:t>
      </w:r>
    </w:p>
    <w:p w14:paraId="09844C47" w14:textId="77777777" w:rsidR="002D46A8" w:rsidRPr="00811732" w:rsidRDefault="002D46A8" w:rsidP="002D46A8">
      <w:pPr>
        <w:rPr>
          <w:rFonts w:ascii="Calibri" w:hAnsi="Calibri" w:cs="Calibri"/>
          <w:sz w:val="22"/>
          <w:szCs w:val="22"/>
        </w:rPr>
      </w:pPr>
      <w:r w:rsidRPr="00811732">
        <w:rPr>
          <w:rFonts w:ascii="Calibri" w:eastAsia="Calibri" w:hAnsi="Calibri" w:cs="Calibr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336EEF4C" w14:textId="77777777" w:rsidR="002D46A8" w:rsidRPr="00811732" w:rsidRDefault="002D46A8" w:rsidP="002D46A8">
      <w:pPr>
        <w:ind w:left="2127" w:right="-2"/>
        <w:rPr>
          <w:rFonts w:ascii="Calibri" w:eastAsia="Calibri" w:hAnsi="Calibri" w:cs="Calibri"/>
          <w:i/>
          <w:lang w:eastAsia="en-US"/>
        </w:rPr>
      </w:pPr>
      <w:r w:rsidRPr="00811732">
        <w:rPr>
          <w:rFonts w:ascii="Calibri" w:eastAsia="Calibri" w:hAnsi="Calibri" w:cs="Calibri"/>
          <w:i/>
          <w:lang w:eastAsia="en-US"/>
        </w:rPr>
        <w:t>(imię, nazwisko, stanowisko/podstawa do reprezentacji)</w:t>
      </w:r>
    </w:p>
    <w:p w14:paraId="41DF1698" w14:textId="77777777" w:rsidR="002D46A8" w:rsidRPr="00811732" w:rsidRDefault="002D46A8" w:rsidP="002D46A8">
      <w:pPr>
        <w:pStyle w:val="Nagwek"/>
        <w:rPr>
          <w:rFonts w:ascii="Calibri" w:hAnsi="Calibri" w:cs="Calibri"/>
          <w:bCs/>
          <w:sz w:val="22"/>
          <w:szCs w:val="22"/>
        </w:rPr>
      </w:pPr>
    </w:p>
    <w:p w14:paraId="267292D9" w14:textId="77777777" w:rsidR="002D46A8" w:rsidRPr="002D46A8" w:rsidRDefault="002D46A8" w:rsidP="002D46A8">
      <w:pPr>
        <w:jc w:val="center"/>
        <w:rPr>
          <w:rFonts w:ascii="Calibri" w:hAnsi="Calibri" w:cs="Calibri"/>
          <w:b/>
          <w:sz w:val="24"/>
          <w:szCs w:val="24"/>
        </w:rPr>
      </w:pPr>
    </w:p>
    <w:p w14:paraId="6C6623CF" w14:textId="77777777" w:rsidR="002D46A8" w:rsidRPr="002D46A8" w:rsidRDefault="002D46A8" w:rsidP="002D46A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D46A8">
        <w:rPr>
          <w:rFonts w:asciiTheme="minorHAnsi" w:hAnsiTheme="minorHAnsi" w:cstheme="minorHAnsi"/>
          <w:b/>
          <w:sz w:val="24"/>
          <w:szCs w:val="24"/>
        </w:rPr>
        <w:t>WYKAZ ŚRODKÓW TRANSPORU DOPUSZCZONYCH DO WYKONYWANIA USŁUGI</w:t>
      </w:r>
    </w:p>
    <w:p w14:paraId="5673FDD7" w14:textId="77777777" w:rsidR="002D46A8" w:rsidRPr="007A6084" w:rsidRDefault="002D46A8" w:rsidP="002D46A8">
      <w:pPr>
        <w:pStyle w:val="Tekstpodstawowywcit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ADE11CC" w14:textId="77777777" w:rsidR="002D46A8" w:rsidRPr="007A6084" w:rsidRDefault="002D46A8" w:rsidP="002D46A8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6084">
        <w:rPr>
          <w:rFonts w:asciiTheme="minorHAnsi" w:hAnsiTheme="minorHAnsi" w:cstheme="minorHAnsi"/>
          <w:sz w:val="22"/>
          <w:szCs w:val="22"/>
        </w:rPr>
        <w:t>Na potrzeby</w:t>
      </w:r>
      <w:r w:rsidRPr="007A60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6084">
        <w:rPr>
          <w:rFonts w:asciiTheme="minorHAnsi" w:hAnsiTheme="minorHAnsi" w:cstheme="minorHAnsi"/>
          <w:sz w:val="22"/>
          <w:szCs w:val="22"/>
        </w:rPr>
        <w:t>postępowania o udzielenie zam</w:t>
      </w:r>
      <w:bookmarkStart w:id="0" w:name="_GoBack"/>
      <w:bookmarkEnd w:id="0"/>
      <w:r w:rsidRPr="007A6084">
        <w:rPr>
          <w:rFonts w:asciiTheme="minorHAnsi" w:hAnsiTheme="minorHAnsi" w:cstheme="minorHAnsi"/>
          <w:sz w:val="22"/>
          <w:szCs w:val="22"/>
        </w:rPr>
        <w:t xml:space="preserve">ówienia publicznego prowadzonego w trybie podstawowym na podstawie art. 275 pkt 1 w związku z art. 359 pkt 2 ustawy </w:t>
      </w:r>
      <w:proofErr w:type="spellStart"/>
      <w:r w:rsidRPr="007A608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A6084">
        <w:rPr>
          <w:rFonts w:asciiTheme="minorHAnsi" w:hAnsiTheme="minorHAnsi" w:cstheme="minorHAnsi"/>
          <w:sz w:val="22"/>
          <w:szCs w:val="22"/>
        </w:rPr>
        <w:t>, pn.:</w:t>
      </w:r>
    </w:p>
    <w:p w14:paraId="745DA023" w14:textId="77777777" w:rsidR="002D46A8" w:rsidRPr="00B537A4" w:rsidRDefault="002D46A8" w:rsidP="002D46A8">
      <w:pPr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7A6084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B537A4">
        <w:rPr>
          <w:rFonts w:asciiTheme="minorHAnsi" w:hAnsiTheme="minorHAnsi" w:cstheme="minorHAnsi"/>
          <w:b/>
          <w:iCs/>
          <w:sz w:val="24"/>
          <w:szCs w:val="24"/>
        </w:rPr>
        <w:t>Usługa przygotowywania i dostarczania posiłków dla pacjentów Szpitala Specjalistycznego w Chorzowie.</w:t>
      </w:r>
    </w:p>
    <w:p w14:paraId="46D56789" w14:textId="77777777" w:rsidR="002D46A8" w:rsidRPr="007A6084" w:rsidRDefault="002D46A8" w:rsidP="002D46A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A6084">
        <w:rPr>
          <w:rFonts w:asciiTheme="minorHAnsi" w:hAnsiTheme="minorHAnsi" w:cstheme="minorHAnsi"/>
          <w:b/>
          <w:sz w:val="22"/>
          <w:szCs w:val="22"/>
        </w:rPr>
        <w:t>Znak sprawy: TP/252/C/14/26</w:t>
      </w:r>
    </w:p>
    <w:p w14:paraId="0711D759" w14:textId="77777777" w:rsidR="00F133BA" w:rsidRPr="00126C16" w:rsidRDefault="00F133BA" w:rsidP="00F133B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0D76E29" w14:textId="77777777" w:rsidR="00126C16" w:rsidRPr="00126C16" w:rsidRDefault="00126C16" w:rsidP="00ED21B3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5E6A980D" w14:textId="21428B2E" w:rsidR="00F133BA" w:rsidRPr="00126C16" w:rsidRDefault="00F133BA" w:rsidP="00F133B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65"/>
        <w:gridCol w:w="1702"/>
        <w:gridCol w:w="2880"/>
      </w:tblGrid>
      <w:tr w:rsidR="0084318D" w:rsidRPr="00126C16" w14:paraId="1F70570F" w14:textId="77777777" w:rsidTr="006E5A44">
        <w:trPr>
          <w:trHeight w:val="1464"/>
          <w:jc w:val="center"/>
        </w:trPr>
        <w:tc>
          <w:tcPr>
            <w:tcW w:w="46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3EEABC8B" w14:textId="3EA43669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6C1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  <w:r w:rsidR="002D46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965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E1DFD15" w14:textId="66AE60B4" w:rsidR="0084318D" w:rsidRPr="00571844" w:rsidRDefault="00571844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5E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Wykaz </w:t>
            </w:r>
            <w:r w:rsidRPr="00875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środków transportu dopuszczonych do wykonania usługi </w:t>
            </w:r>
            <w:r w:rsidR="0084318D" w:rsidRPr="00126C16">
              <w:rPr>
                <w:rFonts w:asciiTheme="minorHAnsi" w:hAnsiTheme="minorHAnsi" w:cstheme="minorHAnsi"/>
                <w:sz w:val="22"/>
                <w:szCs w:val="22"/>
              </w:rPr>
              <w:t xml:space="preserve">Zgodnie z warunkiem, </w:t>
            </w:r>
            <w:r w:rsidR="0084318D" w:rsidRPr="00571844">
              <w:rPr>
                <w:rFonts w:asciiTheme="minorHAnsi" w:hAnsiTheme="minorHAnsi" w:cstheme="minorHAnsi"/>
                <w:sz w:val="22"/>
                <w:szCs w:val="22"/>
              </w:rPr>
              <w:t xml:space="preserve">o którym mowa </w:t>
            </w:r>
          </w:p>
          <w:p w14:paraId="0F830817" w14:textId="62EE0615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 pkt </w:t>
            </w:r>
            <w:r w:rsidR="002D46A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7</w:t>
            </w:r>
            <w:r w:rsidR="0008415F"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.2</w:t>
            </w:r>
            <w:r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="00AC50FB"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</w:t>
            </w:r>
            <w:r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pkt</w:t>
            </w:r>
            <w:proofErr w:type="spellEnd"/>
            <w:r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. </w:t>
            </w:r>
            <w:r w:rsidR="00AC50FB"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4.2) S</w:t>
            </w:r>
            <w:r w:rsidRPr="0057184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WZ</w:t>
            </w:r>
          </w:p>
        </w:tc>
        <w:tc>
          <w:tcPr>
            <w:tcW w:w="170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DD6EE"/>
            <w:vAlign w:val="center"/>
          </w:tcPr>
          <w:p w14:paraId="30DA1EC4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B18D3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26C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Ilość </w:t>
            </w:r>
          </w:p>
          <w:p w14:paraId="02542568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26C16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  <w:p w14:paraId="712BB695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BDD6EE"/>
            <w:vAlign w:val="center"/>
            <w:hideMark/>
          </w:tcPr>
          <w:p w14:paraId="35086DFD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26C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Podstawa dysponowania*</w:t>
            </w:r>
          </w:p>
        </w:tc>
      </w:tr>
      <w:tr w:rsidR="0084318D" w:rsidRPr="00126C16" w14:paraId="2EBF0B42" w14:textId="77777777" w:rsidTr="006E5A44">
        <w:trPr>
          <w:trHeight w:val="458"/>
          <w:jc w:val="center"/>
        </w:trPr>
        <w:tc>
          <w:tcPr>
            <w:tcW w:w="468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D40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5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AFEF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D3BF1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5769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5DD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18D" w:rsidRPr="00126C16" w14:paraId="733EFE6F" w14:textId="77777777" w:rsidTr="006E5A44">
        <w:trPr>
          <w:trHeight w:val="38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BE76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ACC1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3391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825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A80E72" w14:textId="77777777" w:rsidR="0084318D" w:rsidRPr="00126C16" w:rsidRDefault="0084318D" w:rsidP="006E5A44">
            <w:pPr>
              <w:widowControl w:val="0"/>
              <w:tabs>
                <w:tab w:val="left" w:pos="1268"/>
                <w:tab w:val="left" w:pos="1988"/>
                <w:tab w:val="left" w:pos="2708"/>
                <w:tab w:val="left" w:pos="3428"/>
                <w:tab w:val="left" w:pos="4148"/>
                <w:tab w:val="left" w:pos="4868"/>
                <w:tab w:val="left" w:pos="5588"/>
                <w:tab w:val="left" w:pos="6308"/>
                <w:tab w:val="left" w:pos="7028"/>
                <w:tab w:val="left" w:pos="7748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581C04" w14:textId="77777777" w:rsidR="00F133BA" w:rsidRPr="00126C16" w:rsidRDefault="00F133BA" w:rsidP="00F133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D5E9B7" w14:textId="4596A0D0" w:rsidR="00425DD9" w:rsidRPr="00126C16" w:rsidRDefault="0084318D" w:rsidP="0084318D">
      <w:pPr>
        <w:tabs>
          <w:tab w:val="num" w:pos="142"/>
        </w:tabs>
        <w:ind w:left="142" w:hanging="142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126C16">
        <w:rPr>
          <w:rFonts w:asciiTheme="minorHAnsi" w:hAnsiTheme="minorHAnsi" w:cstheme="minorHAnsi"/>
          <w:i/>
          <w:sz w:val="22"/>
          <w:szCs w:val="22"/>
        </w:rPr>
        <w:t xml:space="preserve">* wykazać podstawę dysponowania danym </w:t>
      </w:r>
      <w:r w:rsidR="002D46A8">
        <w:rPr>
          <w:rFonts w:asciiTheme="minorHAnsi" w:hAnsiTheme="minorHAnsi" w:cstheme="minorHAnsi"/>
          <w:i/>
          <w:sz w:val="22"/>
          <w:szCs w:val="22"/>
        </w:rPr>
        <w:t>środkiem transportu</w:t>
      </w:r>
      <w:r w:rsidRPr="00126C16">
        <w:rPr>
          <w:rFonts w:asciiTheme="minorHAnsi" w:hAnsiTheme="minorHAnsi" w:cstheme="minorHAnsi"/>
          <w:i/>
          <w:sz w:val="22"/>
          <w:szCs w:val="22"/>
        </w:rPr>
        <w:t xml:space="preserve">, samodzielnie lub na podstawie </w:t>
      </w:r>
      <w:r w:rsidRPr="00126C16">
        <w:rPr>
          <w:rFonts w:asciiTheme="minorHAnsi" w:hAnsiTheme="minorHAnsi" w:cstheme="minorHAnsi"/>
          <w:i/>
          <w:sz w:val="22"/>
          <w:szCs w:val="22"/>
        </w:rPr>
        <w:br/>
        <w:t xml:space="preserve"> zobowiązania podmiotu trzeciego (w takim wypadku należy przedłożyć </w:t>
      </w:r>
      <w:r w:rsidR="002D46A8">
        <w:rPr>
          <w:rFonts w:asciiTheme="minorHAnsi" w:hAnsiTheme="minorHAnsi" w:cstheme="minorHAnsi"/>
          <w:i/>
          <w:sz w:val="22"/>
          <w:szCs w:val="22"/>
        </w:rPr>
        <w:t>zobowiązanie podmiotu trzeciego).</w:t>
      </w:r>
    </w:p>
    <w:p w14:paraId="2D3BAE77" w14:textId="77777777" w:rsidR="0084318D" w:rsidRPr="00126C16" w:rsidRDefault="0084318D" w:rsidP="00425D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9276F7" w14:textId="77777777" w:rsidR="0084318D" w:rsidRPr="00126C16" w:rsidRDefault="0084318D" w:rsidP="00425D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C9B122" w14:textId="77777777" w:rsidR="001555DB" w:rsidRPr="00126C16" w:rsidRDefault="001555DB" w:rsidP="001555DB">
      <w:pPr>
        <w:ind w:left="3828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17F0D943" w14:textId="77777777" w:rsidR="0084318D" w:rsidRPr="00126C16" w:rsidRDefault="0084318D" w:rsidP="0084318D">
      <w:pPr>
        <w:ind w:right="-428"/>
        <w:jc w:val="both"/>
        <w:rPr>
          <w:rFonts w:asciiTheme="minorHAnsi" w:hAnsiTheme="minorHAnsi" w:cstheme="minorHAnsi"/>
          <w:sz w:val="22"/>
          <w:szCs w:val="22"/>
        </w:rPr>
      </w:pPr>
    </w:p>
    <w:p w14:paraId="59E55E64" w14:textId="77777777" w:rsidR="0084318D" w:rsidRPr="00126C16" w:rsidRDefault="0084318D" w:rsidP="0084318D">
      <w:pPr>
        <w:ind w:right="-428"/>
        <w:jc w:val="both"/>
        <w:rPr>
          <w:rFonts w:asciiTheme="minorHAnsi" w:hAnsiTheme="minorHAnsi" w:cstheme="minorHAnsi"/>
          <w:sz w:val="22"/>
          <w:szCs w:val="22"/>
        </w:rPr>
      </w:pPr>
    </w:p>
    <w:p w14:paraId="23DC8F3C" w14:textId="77777777" w:rsidR="0084318D" w:rsidRPr="00126C16" w:rsidRDefault="0084318D" w:rsidP="0084318D">
      <w:pPr>
        <w:ind w:right="-428"/>
        <w:jc w:val="both"/>
        <w:rPr>
          <w:rFonts w:asciiTheme="minorHAnsi" w:hAnsiTheme="minorHAnsi" w:cstheme="minorHAnsi"/>
          <w:sz w:val="22"/>
          <w:szCs w:val="22"/>
        </w:rPr>
      </w:pPr>
    </w:p>
    <w:sectPr w:rsidR="0084318D" w:rsidRPr="00126C16" w:rsidSect="0081370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12BEC" w14:textId="77777777" w:rsidR="00FC14AA" w:rsidRDefault="00FC14AA">
      <w:r>
        <w:separator/>
      </w:r>
    </w:p>
  </w:endnote>
  <w:endnote w:type="continuationSeparator" w:id="0">
    <w:p w14:paraId="6576CF4C" w14:textId="77777777" w:rsidR="00FC14AA" w:rsidRDefault="00FC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BFE02" w14:textId="77777777" w:rsidR="00EF0FC8" w:rsidRDefault="00FF61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C9C7B67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1BE14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110F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7E59327" w14:textId="77777777" w:rsidR="00EF0FC8" w:rsidRDefault="00EF0FC8">
    <w:pPr>
      <w:pStyle w:val="Stopka"/>
      <w:tabs>
        <w:tab w:val="clear" w:pos="4536"/>
      </w:tabs>
      <w:jc w:val="center"/>
    </w:pPr>
  </w:p>
  <w:p w14:paraId="2D4AFF75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FF61B0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FF61B0">
      <w:rPr>
        <w:rStyle w:val="Numerstrony"/>
      </w:rPr>
      <w:fldChar w:fldCharType="separate"/>
    </w:r>
    <w:r>
      <w:rPr>
        <w:rStyle w:val="Numerstrony"/>
        <w:noProof/>
      </w:rPr>
      <w:t>1</w:t>
    </w:r>
    <w:r w:rsidR="00FF61B0">
      <w:rPr>
        <w:rStyle w:val="Numerstrony"/>
      </w:rPr>
      <w:fldChar w:fldCharType="end"/>
    </w:r>
    <w:r>
      <w:rPr>
        <w:rStyle w:val="Numerstrony"/>
      </w:rPr>
      <w:t>/</w:t>
    </w:r>
    <w:r w:rsidR="00FF61B0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FF61B0">
      <w:rPr>
        <w:rStyle w:val="Numerstrony"/>
      </w:rPr>
      <w:fldChar w:fldCharType="separate"/>
    </w:r>
    <w:r w:rsidR="00ED21B3">
      <w:rPr>
        <w:rStyle w:val="Numerstrony"/>
        <w:noProof/>
      </w:rPr>
      <w:t>1</w:t>
    </w:r>
    <w:r w:rsidR="00FF61B0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31106" w14:textId="77777777" w:rsidR="00FC14AA" w:rsidRDefault="00FC14AA">
      <w:r>
        <w:separator/>
      </w:r>
    </w:p>
  </w:footnote>
  <w:footnote w:type="continuationSeparator" w:id="0">
    <w:p w14:paraId="6912672E" w14:textId="77777777" w:rsidR="00FC14AA" w:rsidRDefault="00FC1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DB24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C3F9B"/>
    <w:multiLevelType w:val="hybridMultilevel"/>
    <w:tmpl w:val="881053CC"/>
    <w:lvl w:ilvl="0" w:tplc="D05CF69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A3"/>
    <w:rsid w:val="0008415F"/>
    <w:rsid w:val="000A7EA3"/>
    <w:rsid w:val="00126C16"/>
    <w:rsid w:val="001555DB"/>
    <w:rsid w:val="001D49D0"/>
    <w:rsid w:val="00282E2E"/>
    <w:rsid w:val="002C6B8F"/>
    <w:rsid w:val="002D46A8"/>
    <w:rsid w:val="002F1948"/>
    <w:rsid w:val="00300756"/>
    <w:rsid w:val="0031485A"/>
    <w:rsid w:val="00357BA7"/>
    <w:rsid w:val="00376E41"/>
    <w:rsid w:val="003D633B"/>
    <w:rsid w:val="00425DD9"/>
    <w:rsid w:val="00447F38"/>
    <w:rsid w:val="004B2A91"/>
    <w:rsid w:val="00571844"/>
    <w:rsid w:val="005C5B73"/>
    <w:rsid w:val="005D6952"/>
    <w:rsid w:val="006105E0"/>
    <w:rsid w:val="00621C8B"/>
    <w:rsid w:val="00664625"/>
    <w:rsid w:val="007066B5"/>
    <w:rsid w:val="00792635"/>
    <w:rsid w:val="007D0A63"/>
    <w:rsid w:val="00803B09"/>
    <w:rsid w:val="00813709"/>
    <w:rsid w:val="0084318D"/>
    <w:rsid w:val="008F3A63"/>
    <w:rsid w:val="008F50C0"/>
    <w:rsid w:val="0094416C"/>
    <w:rsid w:val="00982A22"/>
    <w:rsid w:val="00A43C8C"/>
    <w:rsid w:val="00A85506"/>
    <w:rsid w:val="00AC50FB"/>
    <w:rsid w:val="00B055F8"/>
    <w:rsid w:val="00C07153"/>
    <w:rsid w:val="00C359FD"/>
    <w:rsid w:val="00C4580D"/>
    <w:rsid w:val="00CB2D9D"/>
    <w:rsid w:val="00D008F4"/>
    <w:rsid w:val="00D25B2A"/>
    <w:rsid w:val="00D51C5B"/>
    <w:rsid w:val="00D735F0"/>
    <w:rsid w:val="00E626D8"/>
    <w:rsid w:val="00E878EB"/>
    <w:rsid w:val="00ED21B3"/>
    <w:rsid w:val="00EF0FC8"/>
    <w:rsid w:val="00F133BA"/>
    <w:rsid w:val="00F41AB2"/>
    <w:rsid w:val="00F85E7E"/>
    <w:rsid w:val="00FA7150"/>
    <w:rsid w:val="00FC14AA"/>
    <w:rsid w:val="00FF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4A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1948"/>
  </w:style>
  <w:style w:type="paragraph" w:styleId="Nagwek1">
    <w:name w:val="heading 1"/>
    <w:basedOn w:val="Normalny"/>
    <w:next w:val="Normalny"/>
    <w:qFormat/>
    <w:rsid w:val="002F194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F1948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1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F1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1948"/>
  </w:style>
  <w:style w:type="character" w:styleId="Odwoaniedokomentarza">
    <w:name w:val="annotation reference"/>
    <w:semiHidden/>
    <w:rsid w:val="002F1948"/>
    <w:rPr>
      <w:sz w:val="16"/>
    </w:rPr>
  </w:style>
  <w:style w:type="paragraph" w:styleId="Tekstkomentarza">
    <w:name w:val="annotation text"/>
    <w:basedOn w:val="Normalny"/>
    <w:semiHidden/>
    <w:rsid w:val="002F1948"/>
  </w:style>
  <w:style w:type="paragraph" w:styleId="Tytu">
    <w:name w:val="Title"/>
    <w:basedOn w:val="Normalny"/>
    <w:qFormat/>
    <w:rsid w:val="002F1948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2F1948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F133BA"/>
    <w:pPr>
      <w:ind w:left="708"/>
    </w:pPr>
  </w:style>
  <w:style w:type="paragraph" w:styleId="Tekstdymka">
    <w:name w:val="Balloon Text"/>
    <w:basedOn w:val="Normalny"/>
    <w:link w:val="TekstdymkaZnak"/>
    <w:rsid w:val="00ED21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21B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2D46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D46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F1948"/>
  </w:style>
  <w:style w:type="paragraph" w:styleId="Nagwek1">
    <w:name w:val="heading 1"/>
    <w:basedOn w:val="Normalny"/>
    <w:next w:val="Normalny"/>
    <w:qFormat/>
    <w:rsid w:val="002F194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F1948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1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F1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1948"/>
  </w:style>
  <w:style w:type="character" w:styleId="Odwoaniedokomentarza">
    <w:name w:val="annotation reference"/>
    <w:semiHidden/>
    <w:rsid w:val="002F1948"/>
    <w:rPr>
      <w:sz w:val="16"/>
    </w:rPr>
  </w:style>
  <w:style w:type="paragraph" w:styleId="Tekstkomentarza">
    <w:name w:val="annotation text"/>
    <w:basedOn w:val="Normalny"/>
    <w:semiHidden/>
    <w:rsid w:val="002F1948"/>
  </w:style>
  <w:style w:type="paragraph" w:styleId="Tytu">
    <w:name w:val="Title"/>
    <w:basedOn w:val="Normalny"/>
    <w:qFormat/>
    <w:rsid w:val="002F1948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2F1948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F133BA"/>
    <w:pPr>
      <w:ind w:left="708"/>
    </w:pPr>
  </w:style>
  <w:style w:type="paragraph" w:styleId="Tekstdymka">
    <w:name w:val="Balloon Text"/>
    <w:basedOn w:val="Normalny"/>
    <w:link w:val="TekstdymkaZnak"/>
    <w:rsid w:val="00ED21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21B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2D46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D4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118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Szpital</dc:creator>
  <cp:lastModifiedBy>szpital</cp:lastModifiedBy>
  <cp:revision>6</cp:revision>
  <cp:lastPrinted>2022-12-06T08:12:00Z</cp:lastPrinted>
  <dcterms:created xsi:type="dcterms:W3CDTF">2026-01-09T07:56:00Z</dcterms:created>
  <dcterms:modified xsi:type="dcterms:W3CDTF">2026-04-22T09:53:00Z</dcterms:modified>
</cp:coreProperties>
</file>